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DB018" w14:textId="77777777" w:rsidR="00310165" w:rsidRDefault="00310165" w:rsidP="003101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WYMBIRSLAY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0195A04" w14:textId="77777777" w:rsidR="00310165" w:rsidRDefault="00310165" w:rsidP="003101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Abbot of Kirkstall Abbey, West Riding of Yorkshire.</w:t>
      </w:r>
    </w:p>
    <w:p w14:paraId="279F285E" w14:textId="77777777" w:rsidR="00310165" w:rsidRDefault="00310165" w:rsidP="00310165">
      <w:pPr>
        <w:rPr>
          <w:rFonts w:ascii="Times New Roman" w:hAnsi="Times New Roman" w:cs="Times New Roman"/>
        </w:rPr>
      </w:pPr>
    </w:p>
    <w:p w14:paraId="1FDC5A9E" w14:textId="77777777" w:rsidR="00310165" w:rsidRDefault="00310165" w:rsidP="00310165">
      <w:pPr>
        <w:rPr>
          <w:rFonts w:ascii="Times New Roman" w:hAnsi="Times New Roman" w:cs="Times New Roman"/>
        </w:rPr>
      </w:pPr>
    </w:p>
    <w:p w14:paraId="638D2947" w14:textId="77777777" w:rsidR="00310165" w:rsidRDefault="00310165" w:rsidP="003101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and taking against Christopher </w:t>
      </w:r>
      <w:proofErr w:type="spellStart"/>
      <w:r>
        <w:rPr>
          <w:rFonts w:ascii="Times New Roman" w:hAnsi="Times New Roman" w:cs="Times New Roman"/>
        </w:rPr>
        <w:t>Lofthous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39756661" w14:textId="77777777" w:rsidR="00310165" w:rsidRDefault="00310165" w:rsidP="003101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Preston in Craven(q.v.).</w:t>
      </w:r>
    </w:p>
    <w:p w14:paraId="67E56C0E" w14:textId="77777777" w:rsidR="00310165" w:rsidRDefault="00310165" w:rsidP="003101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76F469A" w14:textId="77777777" w:rsidR="00310165" w:rsidRDefault="00310165" w:rsidP="00310165">
      <w:pPr>
        <w:rPr>
          <w:rFonts w:ascii="Times New Roman" w:hAnsi="Times New Roman" w:cs="Times New Roman"/>
        </w:rPr>
      </w:pPr>
    </w:p>
    <w:p w14:paraId="32F462E7" w14:textId="77777777" w:rsidR="00310165" w:rsidRDefault="00310165" w:rsidP="00310165">
      <w:pPr>
        <w:rPr>
          <w:rFonts w:ascii="Times New Roman" w:hAnsi="Times New Roman" w:cs="Times New Roman"/>
        </w:rPr>
      </w:pPr>
    </w:p>
    <w:p w14:paraId="64831367" w14:textId="77777777" w:rsidR="00310165" w:rsidRDefault="00310165" w:rsidP="003101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May 2019</w:t>
      </w:r>
    </w:p>
    <w:p w14:paraId="1B2AFEF9" w14:textId="77777777" w:rsidR="006B2F86" w:rsidRPr="00E71FC3" w:rsidRDefault="0031016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35983" w14:textId="77777777" w:rsidR="00310165" w:rsidRDefault="00310165" w:rsidP="00E71FC3">
      <w:r>
        <w:separator/>
      </w:r>
    </w:p>
  </w:endnote>
  <w:endnote w:type="continuationSeparator" w:id="0">
    <w:p w14:paraId="171C0917" w14:textId="77777777" w:rsidR="00310165" w:rsidRDefault="0031016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F99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45C84" w14:textId="77777777" w:rsidR="00310165" w:rsidRDefault="00310165" w:rsidP="00E71FC3">
      <w:r>
        <w:separator/>
      </w:r>
    </w:p>
  </w:footnote>
  <w:footnote w:type="continuationSeparator" w:id="0">
    <w:p w14:paraId="0588DD87" w14:textId="77777777" w:rsidR="00310165" w:rsidRDefault="0031016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165"/>
    <w:rsid w:val="001A7C09"/>
    <w:rsid w:val="0031016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14258"/>
  <w15:chartTrackingRefBased/>
  <w15:docId w15:val="{3B5E753E-7131-4066-9FCC-1F0587B3C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16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101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2019-05-30T19:14:00Z</dcterms:created>
  <dcterms:modified xsi:type="dcterms:W3CDTF">2019-05-30T19:15:00Z</dcterms:modified>
</cp:coreProperties>
</file>